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29A77" w14:textId="77777777" w:rsidR="00314EEF" w:rsidRDefault="00314EEF" w:rsidP="00314E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11AC899F" w14:textId="77777777" w:rsidR="00314EEF" w:rsidRDefault="00314EEF" w:rsidP="00314E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32849B1" w14:textId="77777777" w:rsidR="00314EEF" w:rsidRDefault="00314EEF" w:rsidP="00314E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9FD63A" w14:textId="77777777" w:rsidR="00314EEF" w:rsidRDefault="00314EEF" w:rsidP="00314E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EA617D" w14:textId="77777777" w:rsidR="00314EEF" w:rsidRDefault="00314EEF" w:rsidP="00314E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3AAB9E6" w14:textId="77777777" w:rsidR="00314EEF" w:rsidRDefault="00314EEF" w:rsidP="00314E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https://www.kentarchaeology.org.uk/Research/Libr/Wills/NameOrder/S.htm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7AA7CF5" w14:textId="77777777" w:rsidR="00314EEF" w:rsidRDefault="00314EEF" w:rsidP="00314E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8872A9" w14:textId="77777777" w:rsidR="00314EEF" w:rsidRDefault="00314EEF" w:rsidP="00314E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A384F4" w14:textId="77777777" w:rsidR="00314EEF" w:rsidRDefault="00314EEF" w:rsidP="00314E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2022</w:t>
      </w:r>
    </w:p>
    <w:p w14:paraId="37D7B8A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01688" w14:textId="77777777" w:rsidR="00314EEF" w:rsidRDefault="00314EEF" w:rsidP="009139A6">
      <w:r>
        <w:separator/>
      </w:r>
    </w:p>
  </w:endnote>
  <w:endnote w:type="continuationSeparator" w:id="0">
    <w:p w14:paraId="37A5F992" w14:textId="77777777" w:rsidR="00314EEF" w:rsidRDefault="00314E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498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A47F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37B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32366" w14:textId="77777777" w:rsidR="00314EEF" w:rsidRDefault="00314EEF" w:rsidP="009139A6">
      <w:r>
        <w:separator/>
      </w:r>
    </w:p>
  </w:footnote>
  <w:footnote w:type="continuationSeparator" w:id="0">
    <w:p w14:paraId="37EB4286" w14:textId="77777777" w:rsidR="00314EEF" w:rsidRDefault="00314E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20C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8B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CF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EEF"/>
    <w:rsid w:val="000666E0"/>
    <w:rsid w:val="002510B7"/>
    <w:rsid w:val="00314EE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18EF7"/>
  <w15:chartTrackingRefBased/>
  <w15:docId w15:val="{43608125-84D1-4130-9700-660D4229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14E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2022-10-08T14:10:00Z</dcterms:created>
  <dcterms:modified xsi:type="dcterms:W3CDTF">2022-10-08T14:11:00Z</dcterms:modified>
</cp:coreProperties>
</file>